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6C8B" w:rsidRPr="00765D53" w:rsidRDefault="00396C8B" w:rsidP="00742EAC">
      <w:pPr>
        <w:spacing w:line="360" w:lineRule="auto"/>
        <w:jc w:val="both"/>
        <w:rPr>
          <w:color w:val="FF0000"/>
        </w:rPr>
      </w:pPr>
      <w:bookmarkStart w:id="0" w:name="_GoBack"/>
      <w:bookmarkEnd w:id="0"/>
      <w:r w:rsidRPr="00BC6348">
        <w:t xml:space="preserve">Szám: 1-8/2014.                                                                     </w:t>
      </w:r>
      <w:r>
        <w:t xml:space="preserve">             </w:t>
      </w:r>
      <w:r w:rsidRPr="00BC6348">
        <w:t xml:space="preserve"> </w:t>
      </w:r>
      <w:r>
        <w:t>5</w:t>
      </w:r>
      <w:r w:rsidRPr="00BC6348">
        <w:t>. napirendi pont anyaga</w:t>
      </w:r>
    </w:p>
    <w:p w:rsidR="00396C8B" w:rsidRDefault="00396C8B" w:rsidP="009834F9">
      <w:pPr>
        <w:spacing w:line="360" w:lineRule="auto"/>
        <w:rPr>
          <w:b/>
          <w:bCs/>
          <w:u w:val="single"/>
        </w:rPr>
      </w:pPr>
    </w:p>
    <w:p w:rsidR="00396C8B" w:rsidRPr="00E12F77" w:rsidRDefault="00396C8B" w:rsidP="00CD378A">
      <w:pPr>
        <w:spacing w:line="360" w:lineRule="auto"/>
        <w:jc w:val="center"/>
        <w:rPr>
          <w:b/>
          <w:bCs/>
          <w:u w:val="single"/>
        </w:rPr>
      </w:pPr>
      <w:r w:rsidRPr="00E12F77">
        <w:rPr>
          <w:b/>
          <w:bCs/>
          <w:u w:val="single"/>
        </w:rPr>
        <w:t>Előterjesztés</w:t>
      </w:r>
    </w:p>
    <w:p w:rsidR="00396C8B" w:rsidRPr="009834F9" w:rsidRDefault="00396C8B" w:rsidP="00CD378A">
      <w:pPr>
        <w:spacing w:line="360" w:lineRule="auto"/>
        <w:jc w:val="center"/>
        <w:rPr>
          <w:b/>
          <w:bCs/>
        </w:rPr>
      </w:pPr>
      <w:r w:rsidRPr="009834F9">
        <w:rPr>
          <w:b/>
          <w:bCs/>
        </w:rPr>
        <w:t>Zalaszentgrót Városi Önkormányzat Képviselő-testületének</w:t>
      </w:r>
    </w:p>
    <w:p w:rsidR="00396C8B" w:rsidRPr="009834F9" w:rsidRDefault="00396C8B" w:rsidP="00CD378A">
      <w:pPr>
        <w:spacing w:line="360" w:lineRule="auto"/>
        <w:jc w:val="center"/>
        <w:rPr>
          <w:b/>
          <w:bCs/>
        </w:rPr>
      </w:pPr>
      <w:r w:rsidRPr="009834F9">
        <w:rPr>
          <w:b/>
          <w:bCs/>
        </w:rPr>
        <w:t xml:space="preserve">2014. július 24-i rendes </w:t>
      </w:r>
      <w:r>
        <w:rPr>
          <w:b/>
          <w:bCs/>
        </w:rPr>
        <w:t>ülésére</w:t>
      </w:r>
    </w:p>
    <w:p w:rsidR="00396C8B" w:rsidRDefault="00396C8B" w:rsidP="00742EAC">
      <w:pPr>
        <w:spacing w:line="360" w:lineRule="auto"/>
        <w:jc w:val="both"/>
      </w:pPr>
    </w:p>
    <w:p w:rsidR="00396C8B" w:rsidRDefault="00396C8B" w:rsidP="00742EAC">
      <w:pPr>
        <w:spacing w:line="360" w:lineRule="auto"/>
        <w:jc w:val="both"/>
      </w:pPr>
    </w:p>
    <w:p w:rsidR="00396C8B" w:rsidRDefault="00396C8B" w:rsidP="00742EAC">
      <w:pPr>
        <w:spacing w:line="360" w:lineRule="auto"/>
        <w:jc w:val="both"/>
      </w:pPr>
      <w:r>
        <w:rPr>
          <w:b/>
          <w:bCs/>
          <w:u w:val="single"/>
        </w:rPr>
        <w:t>Tárgy</w:t>
      </w:r>
      <w:r>
        <w:rPr>
          <w:b/>
          <w:bCs/>
        </w:rPr>
        <w:t>:</w:t>
      </w:r>
      <w:r>
        <w:t xml:space="preserve"> Megállapodás megkötése a Szimat Állatvédő Egyesülettel</w:t>
      </w:r>
    </w:p>
    <w:p w:rsidR="00396C8B" w:rsidRDefault="00396C8B" w:rsidP="00742EAC">
      <w:pPr>
        <w:spacing w:line="360" w:lineRule="auto"/>
      </w:pPr>
    </w:p>
    <w:p w:rsidR="00396C8B" w:rsidRDefault="00396C8B" w:rsidP="00742EAC">
      <w:pPr>
        <w:spacing w:line="360" w:lineRule="auto"/>
        <w:jc w:val="both"/>
        <w:rPr>
          <w:b/>
          <w:bCs/>
        </w:rPr>
      </w:pPr>
      <w:r>
        <w:rPr>
          <w:b/>
          <w:bCs/>
        </w:rPr>
        <w:t>Tisztelt Képviselő-testület!</w:t>
      </w:r>
    </w:p>
    <w:p w:rsidR="00396C8B" w:rsidRDefault="00396C8B" w:rsidP="00742EAC">
      <w:pPr>
        <w:spacing w:line="360" w:lineRule="auto"/>
        <w:jc w:val="both"/>
      </w:pPr>
    </w:p>
    <w:p w:rsidR="00396C8B" w:rsidRDefault="00396C8B" w:rsidP="00742EAC">
      <w:pPr>
        <w:spacing w:line="360" w:lineRule="auto"/>
        <w:jc w:val="both"/>
      </w:pPr>
      <w:r>
        <w:t>A Szimat Állatvédő Egyesület (székhely: 8790 Zalaszentgrót, Malom u. 19., adószám: 18333398-1-20), amely munkájával nagymértékben segíti a zalaszentgróti állattartó telep működését, 2014. július 10-én kelt kérelmet nyújtott be az Önkormányzathoz, miszerint a Zalaszentgrót 010113/1 helyrajzi számú, Zalaszentgrót Város Önkormányzat tulajdonában lévő földterületből egy 500 m2-es területet kívánnak bérelni.</w:t>
      </w:r>
    </w:p>
    <w:p w:rsidR="00396C8B" w:rsidRDefault="00396C8B" w:rsidP="00742EAC">
      <w:pPr>
        <w:spacing w:line="360" w:lineRule="auto"/>
        <w:jc w:val="both"/>
      </w:pPr>
      <w:r>
        <w:t>A terület művelési ága kivett agyaggödör, ennek egy meghatározott része jelenleg hulladékudvarként üzemel.</w:t>
      </w:r>
    </w:p>
    <w:p w:rsidR="00396C8B" w:rsidRDefault="00396C8B" w:rsidP="00742EAC">
      <w:pPr>
        <w:spacing w:line="360" w:lineRule="auto"/>
        <w:jc w:val="both"/>
      </w:pPr>
    </w:p>
    <w:p w:rsidR="00396C8B" w:rsidRDefault="00396C8B" w:rsidP="00742EAC">
      <w:pPr>
        <w:spacing w:line="360" w:lineRule="auto"/>
        <w:jc w:val="both"/>
      </w:pPr>
      <w:r>
        <w:t>A kért területet szeretnék saját költségükön bekeríteni és kutyák elhelyezésére szolgáló, a jogszabályoknak megfelelő méretű kenneleket elhelyezni. Így az Önkormányzat tulajdonában lévő állattartó telep működését segítve, a begyűjtött és a karantén időszakot letöltött kutyák átkerülhetnek egy jobb minőségű környezetbe, ezzel biztosítva testi-lelki, mentális egészségüket.</w:t>
      </w:r>
    </w:p>
    <w:p w:rsidR="00396C8B" w:rsidRDefault="00396C8B" w:rsidP="00742EAC">
      <w:pPr>
        <w:spacing w:line="360" w:lineRule="auto"/>
        <w:jc w:val="both"/>
      </w:pPr>
    </w:p>
    <w:p w:rsidR="00396C8B" w:rsidRDefault="00396C8B" w:rsidP="00742EAC">
      <w:pPr>
        <w:spacing w:line="360" w:lineRule="auto"/>
        <w:jc w:val="both"/>
      </w:pPr>
      <w:r>
        <w:t>A jelenleg működő állattartó telep közvetlen környeztében lévő területek magántulajdonban vannak, és többszöri tárgyalás után sem sikerült megegyeznie az Egyesületnek a tulajdonosokkal a földterület bérlése vagy vásárlása ügyében, ezért kéri az Önkormányzat segítségét a telep szomszédságában lévő, szóban forgó ingatlan egy részének bérbeadásával kapcsolatban.</w:t>
      </w:r>
    </w:p>
    <w:p w:rsidR="00396C8B" w:rsidRDefault="00396C8B" w:rsidP="00742EAC">
      <w:pPr>
        <w:spacing w:line="360" w:lineRule="auto"/>
        <w:jc w:val="both"/>
      </w:pPr>
      <w:r>
        <w:t>A kérelmezett terület Zalaszentgrót Város Önkormányzatának tulajdonában van, ezért szükséges a Képviselő-testület hozzájárulása a fentiekben említett földterület bérbeadásához.</w:t>
      </w:r>
    </w:p>
    <w:p w:rsidR="00396C8B" w:rsidRDefault="00396C8B" w:rsidP="00742EAC">
      <w:pPr>
        <w:spacing w:line="360" w:lineRule="auto"/>
        <w:jc w:val="both"/>
      </w:pPr>
    </w:p>
    <w:p w:rsidR="00396C8B" w:rsidRDefault="00396C8B" w:rsidP="00742EAC">
      <w:pPr>
        <w:spacing w:line="360" w:lineRule="auto"/>
        <w:jc w:val="both"/>
      </w:pPr>
      <w:r>
        <w:t>Az előterjesztés mellékleteként kerül csatolásra az Egyesületnek a tárgyban írt kérelme, a 010113/1 helyrajzi számú ingatlan tulajdoni lapja, a fentiekben hivatkozott 500 m2 nagyságú földterületet ábrázoló térképrészlet, valamint az Önkormányzat és az Egyesület között kötendő megállapodás tervezete.</w:t>
      </w:r>
    </w:p>
    <w:p w:rsidR="00396C8B" w:rsidRDefault="00396C8B" w:rsidP="00742EAC">
      <w:pPr>
        <w:spacing w:line="360" w:lineRule="auto"/>
        <w:jc w:val="both"/>
        <w:rPr>
          <w:b/>
          <w:bCs/>
          <w:u w:val="single"/>
        </w:rPr>
      </w:pPr>
    </w:p>
    <w:p w:rsidR="00396C8B" w:rsidRDefault="00396C8B" w:rsidP="00EF7AD6">
      <w:pPr>
        <w:spacing w:line="360" w:lineRule="auto"/>
        <w:jc w:val="both"/>
      </w:pPr>
      <w:r w:rsidRPr="00FE6755">
        <w:t>A Gazdasági és Városfejlesztési Bizottság az előterjesztést a 2014. jú</w:t>
      </w:r>
      <w:r>
        <w:t>lius 18-i ülésén megtárgyalta, a 58/2014. (VII.18</w:t>
      </w:r>
      <w:r w:rsidRPr="00FE6755">
        <w:t>.) számú határozatával elfogadta, és a Képviselő-testületnek elfogadásra javasolja.</w:t>
      </w:r>
    </w:p>
    <w:p w:rsidR="00396C8B" w:rsidRDefault="00396C8B" w:rsidP="00742EAC">
      <w:pPr>
        <w:spacing w:line="360" w:lineRule="auto"/>
        <w:jc w:val="both"/>
      </w:pPr>
    </w:p>
    <w:p w:rsidR="00396C8B" w:rsidRDefault="00396C8B" w:rsidP="00742EAC">
      <w:pPr>
        <w:spacing w:line="360" w:lineRule="auto"/>
        <w:jc w:val="both"/>
      </w:pPr>
      <w:r w:rsidRPr="00E12F77">
        <w:t>Kérem a T. Képviselő-testületet, hogy az előterjesztést tárgyalja meg és az a</w:t>
      </w:r>
      <w:r>
        <w:t>lábbi határozati javaslathoz járuljon hozzá:</w:t>
      </w:r>
    </w:p>
    <w:p w:rsidR="00396C8B" w:rsidRDefault="00396C8B" w:rsidP="00742EAC">
      <w:pPr>
        <w:spacing w:line="360" w:lineRule="auto"/>
        <w:jc w:val="both"/>
      </w:pPr>
    </w:p>
    <w:p w:rsidR="00396C8B" w:rsidRDefault="00396C8B" w:rsidP="00742EAC">
      <w:pPr>
        <w:spacing w:line="360" w:lineRule="auto"/>
        <w:jc w:val="both"/>
        <w:rPr>
          <w:b/>
          <w:bCs/>
          <w:u w:val="single"/>
        </w:rPr>
      </w:pPr>
      <w:r w:rsidRPr="00E12F77">
        <w:rPr>
          <w:b/>
          <w:bCs/>
          <w:u w:val="single"/>
        </w:rPr>
        <w:t>Határozati javaslat:</w:t>
      </w:r>
    </w:p>
    <w:p w:rsidR="00396C8B" w:rsidRPr="00E12F77" w:rsidRDefault="00396C8B" w:rsidP="00742EAC">
      <w:pPr>
        <w:spacing w:line="360" w:lineRule="auto"/>
        <w:jc w:val="both"/>
        <w:rPr>
          <w:b/>
          <w:bCs/>
          <w:u w:val="single"/>
        </w:rPr>
      </w:pPr>
    </w:p>
    <w:p w:rsidR="00396C8B" w:rsidRDefault="00396C8B" w:rsidP="00742EAC">
      <w:pPr>
        <w:spacing w:line="360" w:lineRule="auto"/>
        <w:jc w:val="both"/>
      </w:pPr>
      <w:r>
        <w:t xml:space="preserve">Zalaszentgrót Város Önkormányzatának Képviselő-testülete hozzájárul a Zalaszentgrót Város Önkormányzata és a Szimat Állatvédő Egyesület (székhely: 8790 Zalaszentgrót, Malom u. 19., adószám: 18333398-1-20) között a Zalaszentgrót, 010113/1 hrsz.-ú kivett agyaggödör művelési ágú ingatlanból 500 m2 földterület használatáról szóló megállapodásnak az </w:t>
      </w:r>
      <w:r w:rsidRPr="00CD378A">
        <w:t>előterjesztés melléklete</w:t>
      </w:r>
      <w:r>
        <w:t xml:space="preserve"> szerinti formában és tartalommal történő megkötéséhez.</w:t>
      </w:r>
    </w:p>
    <w:p w:rsidR="00396C8B" w:rsidRDefault="00396C8B" w:rsidP="00742EAC">
      <w:pPr>
        <w:spacing w:line="360" w:lineRule="auto"/>
        <w:jc w:val="both"/>
      </w:pPr>
      <w:r>
        <w:t>A Képviselő-testület felhatalmazza a polgármestert a megállapodás aláírására.</w:t>
      </w:r>
    </w:p>
    <w:p w:rsidR="00396C8B" w:rsidRDefault="00396C8B" w:rsidP="00742EAC">
      <w:pPr>
        <w:spacing w:line="360" w:lineRule="auto"/>
        <w:jc w:val="both"/>
      </w:pPr>
      <w:r>
        <w:t>A Képviselő-testület felkéri a jegyzőt, hogy a határozati javaslat egy példányának megküldésével a Szimat Állatvédő Egyesület elnökét a döntésről értesítse.</w:t>
      </w:r>
    </w:p>
    <w:p w:rsidR="00396C8B" w:rsidRPr="004B7344" w:rsidRDefault="00396C8B" w:rsidP="00742EAC">
      <w:pPr>
        <w:spacing w:line="360" w:lineRule="auto"/>
        <w:jc w:val="both"/>
      </w:pPr>
      <w:r w:rsidRPr="004B7344">
        <w:rPr>
          <w:u w:val="single"/>
        </w:rPr>
        <w:t xml:space="preserve">Határidő: </w:t>
      </w:r>
      <w:r w:rsidRPr="004B7344">
        <w:t>kérelmező értesítése – 2014. július 28.</w:t>
      </w:r>
    </w:p>
    <w:p w:rsidR="00396C8B" w:rsidRPr="004B7344" w:rsidRDefault="00396C8B" w:rsidP="00742EAC">
      <w:pPr>
        <w:spacing w:line="360" w:lineRule="auto"/>
        <w:ind w:left="708"/>
        <w:jc w:val="both"/>
      </w:pPr>
      <w:r>
        <w:t xml:space="preserve">    </w:t>
      </w:r>
      <w:r w:rsidRPr="004B7344">
        <w:t xml:space="preserve">megállapodás aláírása - 2014. július 31. </w:t>
      </w:r>
    </w:p>
    <w:p w:rsidR="00396C8B" w:rsidRDefault="00396C8B" w:rsidP="00742EAC">
      <w:pPr>
        <w:spacing w:line="360" w:lineRule="auto"/>
        <w:jc w:val="both"/>
      </w:pPr>
      <w:r w:rsidRPr="004B7344">
        <w:rPr>
          <w:u w:val="single"/>
        </w:rPr>
        <w:t>Felelős:</w:t>
      </w:r>
      <w:r w:rsidRPr="004B7344">
        <w:t xml:space="preserve"> Baracskai József polgármester</w:t>
      </w:r>
    </w:p>
    <w:p w:rsidR="00396C8B" w:rsidRDefault="00396C8B" w:rsidP="00742EAC">
      <w:pPr>
        <w:spacing w:line="360" w:lineRule="auto"/>
        <w:ind w:left="708"/>
        <w:jc w:val="both"/>
      </w:pPr>
      <w:r>
        <w:t xml:space="preserve">  Dr. Simon Beáta jegyző</w:t>
      </w:r>
    </w:p>
    <w:p w:rsidR="00396C8B" w:rsidRDefault="00396C8B" w:rsidP="00742EAC">
      <w:pPr>
        <w:spacing w:line="360" w:lineRule="auto"/>
        <w:jc w:val="both"/>
      </w:pPr>
    </w:p>
    <w:p w:rsidR="00396C8B" w:rsidRPr="00E12F77" w:rsidRDefault="00396C8B" w:rsidP="00742EAC">
      <w:pPr>
        <w:spacing w:line="360" w:lineRule="auto"/>
        <w:jc w:val="both"/>
      </w:pPr>
    </w:p>
    <w:p w:rsidR="00396C8B" w:rsidRDefault="00396C8B" w:rsidP="00742EAC">
      <w:pPr>
        <w:spacing w:line="360" w:lineRule="auto"/>
        <w:jc w:val="both"/>
      </w:pPr>
      <w:r w:rsidRPr="00D40246">
        <w:rPr>
          <w:b/>
          <w:bCs/>
        </w:rPr>
        <w:t>Zalaszentgrót</w:t>
      </w:r>
      <w:r>
        <w:t>, 2014. július 15.</w:t>
      </w:r>
    </w:p>
    <w:p w:rsidR="00396C8B" w:rsidRPr="00E12F77" w:rsidRDefault="00396C8B" w:rsidP="00742EAC">
      <w:pPr>
        <w:spacing w:line="360" w:lineRule="auto"/>
        <w:jc w:val="both"/>
      </w:pPr>
    </w:p>
    <w:p w:rsidR="00396C8B" w:rsidRPr="00E12F77" w:rsidRDefault="00396C8B" w:rsidP="00742EAC">
      <w:pPr>
        <w:spacing w:line="360" w:lineRule="auto"/>
        <w:jc w:val="both"/>
      </w:pPr>
      <w:r>
        <w:t xml:space="preserve"> </w:t>
      </w:r>
      <w:r w:rsidRPr="00E12F77">
        <w:t xml:space="preserve">                                                                                    </w:t>
      </w:r>
      <w:r>
        <w:t xml:space="preserve">   Baracskai József</w:t>
      </w:r>
    </w:p>
    <w:p w:rsidR="00396C8B" w:rsidRDefault="00396C8B" w:rsidP="00742EAC">
      <w:pPr>
        <w:spacing w:line="360" w:lineRule="auto"/>
        <w:jc w:val="both"/>
      </w:pPr>
      <w:r w:rsidRPr="00E12F77">
        <w:t xml:space="preserve">                                                                                          polgármester</w:t>
      </w:r>
    </w:p>
    <w:p w:rsidR="00396C8B" w:rsidRDefault="00396C8B" w:rsidP="00742EAC">
      <w:pPr>
        <w:spacing w:line="360" w:lineRule="auto"/>
        <w:jc w:val="both"/>
      </w:pPr>
    </w:p>
    <w:p w:rsidR="00396C8B" w:rsidRDefault="00396C8B" w:rsidP="00742EAC">
      <w:pPr>
        <w:spacing w:line="360" w:lineRule="auto"/>
        <w:jc w:val="both"/>
      </w:pPr>
    </w:p>
    <w:p w:rsidR="00396C8B" w:rsidRPr="00E12F77" w:rsidRDefault="00396C8B" w:rsidP="00742EAC">
      <w:pPr>
        <w:spacing w:line="360" w:lineRule="auto"/>
        <w:jc w:val="both"/>
      </w:pPr>
      <w:r w:rsidRPr="00E12F77">
        <w:t>A határozati javaslat a törvényességi</w:t>
      </w:r>
    </w:p>
    <w:p w:rsidR="00396C8B" w:rsidRDefault="00396C8B" w:rsidP="00742EAC">
      <w:pPr>
        <w:spacing w:line="360" w:lineRule="auto"/>
        <w:jc w:val="both"/>
      </w:pPr>
      <w:r w:rsidRPr="00E12F77">
        <w:t>előírásnak megfelel</w:t>
      </w:r>
    </w:p>
    <w:p w:rsidR="00396C8B" w:rsidRDefault="00396C8B" w:rsidP="00742EAC">
      <w:pPr>
        <w:spacing w:line="360" w:lineRule="auto"/>
        <w:jc w:val="both"/>
      </w:pPr>
      <w:r>
        <w:t xml:space="preserve">                                           Dr. Simon Beáta</w:t>
      </w:r>
    </w:p>
    <w:p w:rsidR="00396C8B" w:rsidRDefault="00396C8B" w:rsidP="00742EAC">
      <w:pPr>
        <w:spacing w:line="360" w:lineRule="auto"/>
        <w:jc w:val="both"/>
      </w:pPr>
      <w:r>
        <w:t xml:space="preserve">                                                    jegyző</w:t>
      </w: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0C45E6">
      <w:pPr>
        <w:spacing w:after="200" w:line="276" w:lineRule="auto"/>
      </w:pPr>
    </w:p>
    <w:p w:rsidR="00396C8B" w:rsidRDefault="00396C8B" w:rsidP="004B7344">
      <w:pPr>
        <w:numPr>
          <w:ilvl w:val="0"/>
          <w:numId w:val="3"/>
        </w:numPr>
        <w:spacing w:after="200" w:line="276" w:lineRule="auto"/>
        <w:jc w:val="right"/>
        <w:rPr>
          <w:i/>
          <w:iCs/>
        </w:rPr>
      </w:pPr>
      <w:r w:rsidRPr="004B7344">
        <w:rPr>
          <w:i/>
          <w:iCs/>
        </w:rPr>
        <w:t>sz. melléklet</w:t>
      </w:r>
    </w:p>
    <w:p w:rsidR="00396C8B" w:rsidRDefault="00396C8B" w:rsidP="004B7344">
      <w:pPr>
        <w:spacing w:after="200" w:line="276" w:lineRule="auto"/>
        <w:jc w:val="both"/>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51.5pt;height:555pt">
            <v:imagedata r:id="rId7" o:title=""/>
          </v:shape>
        </w:pict>
      </w:r>
    </w:p>
    <w:p w:rsidR="00396C8B" w:rsidRDefault="00396C8B" w:rsidP="004B7344">
      <w:pPr>
        <w:spacing w:after="200" w:line="276" w:lineRule="auto"/>
        <w:jc w:val="both"/>
      </w:pPr>
      <w:r>
        <w:pict>
          <v:shape id="_x0000_i1030" type="#_x0000_t75" style="width:451.5pt;height:637.5pt">
            <v:imagedata r:id="rId8" o:title=""/>
          </v:shape>
        </w:pict>
      </w:r>
    </w:p>
    <w:p w:rsidR="00396C8B" w:rsidRDefault="00396C8B" w:rsidP="00BC7D4D">
      <w:pPr>
        <w:numPr>
          <w:ilvl w:val="0"/>
          <w:numId w:val="3"/>
        </w:numPr>
        <w:spacing w:after="200" w:line="276" w:lineRule="auto"/>
        <w:jc w:val="right"/>
        <w:rPr>
          <w:i/>
          <w:iCs/>
        </w:rPr>
      </w:pPr>
      <w:r w:rsidRPr="00BC7D4D">
        <w:rPr>
          <w:i/>
          <w:iCs/>
        </w:rPr>
        <w:t>sz. melléklet</w:t>
      </w:r>
    </w:p>
    <w:p w:rsidR="00396C8B" w:rsidRDefault="00396C8B" w:rsidP="00BC7D4D">
      <w:pPr>
        <w:spacing w:after="200" w:line="276" w:lineRule="auto"/>
        <w:ind w:left="360"/>
        <w:jc w:val="both"/>
      </w:pPr>
      <w:r>
        <w:pict>
          <v:shape id="_x0000_i1031" type="#_x0000_t75" style="width:451.5pt;height:571.5pt">
            <v:imagedata r:id="rId9" o:title=""/>
          </v:shape>
        </w:pict>
      </w:r>
    </w:p>
    <w:p w:rsidR="00396C8B" w:rsidRDefault="00396C8B" w:rsidP="00BC7D4D">
      <w:pPr>
        <w:numPr>
          <w:ilvl w:val="0"/>
          <w:numId w:val="3"/>
        </w:numPr>
        <w:spacing w:after="200" w:line="276" w:lineRule="auto"/>
        <w:jc w:val="right"/>
        <w:rPr>
          <w:i/>
          <w:iCs/>
        </w:rPr>
      </w:pPr>
      <w:r w:rsidRPr="00BC7D4D">
        <w:rPr>
          <w:i/>
          <w:iCs/>
        </w:rPr>
        <w:t>sz. melléklet</w:t>
      </w:r>
    </w:p>
    <w:p w:rsidR="00396C8B" w:rsidRDefault="00396C8B" w:rsidP="00BC7D4D">
      <w:pPr>
        <w:spacing w:after="200" w:line="276" w:lineRule="auto"/>
        <w:jc w:val="both"/>
      </w:pPr>
      <w:r>
        <w:pict>
          <v:shape id="_x0000_i1032" type="#_x0000_t75" style="width:451.5pt;height:555pt">
            <v:imagedata r:id="rId10" o:title=""/>
          </v:shape>
        </w:pict>
      </w:r>
    </w:p>
    <w:p w:rsidR="00396C8B" w:rsidRDefault="00396C8B" w:rsidP="00BC7D4D">
      <w:pPr>
        <w:spacing w:after="200" w:line="276" w:lineRule="auto"/>
        <w:jc w:val="right"/>
        <w:rPr>
          <w:i/>
          <w:iCs/>
        </w:rPr>
      </w:pPr>
    </w:p>
    <w:p w:rsidR="00396C8B" w:rsidRDefault="00396C8B" w:rsidP="00BC7D4D">
      <w:pPr>
        <w:spacing w:after="200" w:line="276" w:lineRule="auto"/>
        <w:jc w:val="right"/>
        <w:rPr>
          <w:i/>
          <w:iCs/>
        </w:rPr>
      </w:pPr>
      <w:r w:rsidRPr="00BC7D4D">
        <w:rPr>
          <w:i/>
          <w:iCs/>
        </w:rPr>
        <w:t>4. sz. melléklet</w:t>
      </w:r>
    </w:p>
    <w:p w:rsidR="00396C8B" w:rsidRPr="00BC7D4D" w:rsidRDefault="00396C8B" w:rsidP="00BC7D4D">
      <w:pPr>
        <w:spacing w:line="400" w:lineRule="atLeast"/>
        <w:jc w:val="center"/>
        <w:rPr>
          <w:b/>
          <w:bCs/>
          <w:spacing w:val="20"/>
          <w:sz w:val="28"/>
          <w:szCs w:val="28"/>
        </w:rPr>
      </w:pPr>
      <w:r w:rsidRPr="00BC7D4D">
        <w:rPr>
          <w:b/>
          <w:bCs/>
          <w:spacing w:val="20"/>
          <w:sz w:val="28"/>
          <w:szCs w:val="28"/>
        </w:rPr>
        <w:t>Megállapodás-tervezet</w:t>
      </w:r>
    </w:p>
    <w:p w:rsidR="00396C8B" w:rsidRPr="00BC7D4D" w:rsidRDefault="00396C8B" w:rsidP="00BC7D4D">
      <w:pPr>
        <w:spacing w:line="400" w:lineRule="atLeast"/>
      </w:pPr>
    </w:p>
    <w:p w:rsidR="00396C8B" w:rsidRPr="00BC7D4D" w:rsidRDefault="00396C8B" w:rsidP="00BC7D4D">
      <w:pPr>
        <w:spacing w:line="400" w:lineRule="atLeast"/>
        <w:jc w:val="both"/>
      </w:pPr>
      <w:r w:rsidRPr="00BC7D4D">
        <w:t>amely létrejött egyrészről</w:t>
      </w:r>
    </w:p>
    <w:p w:rsidR="00396C8B" w:rsidRPr="00BC7D4D" w:rsidRDefault="00396C8B" w:rsidP="00BC7D4D">
      <w:pPr>
        <w:spacing w:line="400" w:lineRule="atLeast"/>
        <w:ind w:left="1418"/>
        <w:jc w:val="both"/>
      </w:pPr>
      <w:r w:rsidRPr="00BC7D4D">
        <w:t>Név: Zalaszentgrót Város Önkormányzata</w:t>
      </w:r>
    </w:p>
    <w:p w:rsidR="00396C8B" w:rsidRPr="00BC7D4D" w:rsidRDefault="00396C8B" w:rsidP="00BC7D4D">
      <w:pPr>
        <w:spacing w:line="400" w:lineRule="atLeast"/>
        <w:ind w:left="1418"/>
        <w:jc w:val="both"/>
      </w:pPr>
      <w:r w:rsidRPr="00BC7D4D">
        <w:t>Cím: 8790 Zalaszentgrót, Dózsa György u. 1.</w:t>
      </w:r>
    </w:p>
    <w:p w:rsidR="00396C8B" w:rsidRPr="00BC7D4D" w:rsidRDefault="00396C8B" w:rsidP="00BC7D4D">
      <w:pPr>
        <w:spacing w:line="400" w:lineRule="atLeast"/>
        <w:ind w:left="1418"/>
        <w:jc w:val="both"/>
      </w:pPr>
      <w:r w:rsidRPr="00BC7D4D">
        <w:t>Adószáma: 15734398-2-20</w:t>
      </w:r>
    </w:p>
    <w:p w:rsidR="00396C8B" w:rsidRPr="00BC7D4D" w:rsidRDefault="00396C8B" w:rsidP="00BC7D4D">
      <w:pPr>
        <w:spacing w:line="400" w:lineRule="atLeast"/>
        <w:ind w:left="1418"/>
        <w:jc w:val="both"/>
      </w:pPr>
      <w:r w:rsidRPr="00BC7D4D">
        <w:t>KSH kódja: 15734398-8411-321-20</w:t>
      </w:r>
    </w:p>
    <w:p w:rsidR="00396C8B" w:rsidRPr="00BC7D4D" w:rsidRDefault="00396C8B" w:rsidP="00BC7D4D">
      <w:pPr>
        <w:spacing w:line="400" w:lineRule="atLeast"/>
        <w:ind w:left="1418"/>
        <w:jc w:val="both"/>
      </w:pPr>
      <w:r w:rsidRPr="00BC7D4D">
        <w:t>Törzsszáma: 734390</w:t>
      </w:r>
    </w:p>
    <w:p w:rsidR="00396C8B" w:rsidRPr="00BC7D4D" w:rsidRDefault="00396C8B" w:rsidP="00BC7D4D">
      <w:pPr>
        <w:spacing w:line="400" w:lineRule="atLeast"/>
        <w:ind w:left="1418"/>
        <w:jc w:val="both"/>
      </w:pPr>
      <w:r w:rsidRPr="00BC7D4D">
        <w:t>Bankszámla: 11749053-15432443 OTP Bank. zalaszentgróti fiók</w:t>
      </w:r>
    </w:p>
    <w:p w:rsidR="00396C8B" w:rsidRPr="00BC7D4D" w:rsidRDefault="00396C8B" w:rsidP="00BC7D4D">
      <w:pPr>
        <w:spacing w:line="400" w:lineRule="atLeast"/>
        <w:ind w:left="1418"/>
        <w:jc w:val="both"/>
      </w:pPr>
      <w:r w:rsidRPr="00BC7D4D">
        <w:t>Képviseli: Baracskai József polgármester</w:t>
      </w:r>
    </w:p>
    <w:p w:rsidR="00396C8B" w:rsidRPr="00BC7D4D" w:rsidRDefault="00396C8B" w:rsidP="00BC7D4D">
      <w:pPr>
        <w:spacing w:line="400" w:lineRule="atLeast"/>
        <w:ind w:left="1418"/>
        <w:jc w:val="both"/>
      </w:pPr>
      <w:r w:rsidRPr="00BC7D4D">
        <w:t>a továbbiakban: Önkormányzat</w:t>
      </w:r>
    </w:p>
    <w:p w:rsidR="00396C8B" w:rsidRPr="00BC7D4D" w:rsidRDefault="00396C8B" w:rsidP="00BC7D4D">
      <w:pPr>
        <w:spacing w:line="400" w:lineRule="atLeast"/>
        <w:jc w:val="both"/>
      </w:pPr>
      <w:r w:rsidRPr="00BC7D4D">
        <w:t>másrészről</w:t>
      </w:r>
    </w:p>
    <w:p w:rsidR="00396C8B" w:rsidRPr="00BC7D4D" w:rsidRDefault="00396C8B" w:rsidP="00BC7D4D">
      <w:pPr>
        <w:spacing w:line="400" w:lineRule="atLeast"/>
        <w:ind w:left="1418"/>
        <w:jc w:val="both"/>
      </w:pPr>
      <w:r w:rsidRPr="00BC7D4D">
        <w:t>Név: Szimat Állatvédő Egyesület</w:t>
      </w:r>
    </w:p>
    <w:p w:rsidR="00396C8B" w:rsidRPr="00BC7D4D" w:rsidRDefault="00396C8B" w:rsidP="00BC7D4D">
      <w:pPr>
        <w:spacing w:line="400" w:lineRule="atLeast"/>
        <w:ind w:left="1418"/>
        <w:jc w:val="both"/>
      </w:pPr>
      <w:r w:rsidRPr="00BC7D4D">
        <w:t>Cím: 8790 Zalaszentgrót, Malom u. 19.</w:t>
      </w:r>
    </w:p>
    <w:p w:rsidR="00396C8B" w:rsidRPr="00BC7D4D" w:rsidRDefault="00396C8B" w:rsidP="00BC7D4D">
      <w:pPr>
        <w:spacing w:line="400" w:lineRule="atLeast"/>
        <w:ind w:left="1418"/>
        <w:jc w:val="both"/>
      </w:pPr>
      <w:r w:rsidRPr="00BC7D4D">
        <w:t>Adószám: 18333398-1-20</w:t>
      </w:r>
    </w:p>
    <w:p w:rsidR="00396C8B" w:rsidRPr="00BC7D4D" w:rsidRDefault="00396C8B" w:rsidP="00BC7D4D">
      <w:pPr>
        <w:spacing w:line="400" w:lineRule="atLeast"/>
        <w:ind w:left="1418"/>
        <w:jc w:val="both"/>
      </w:pPr>
      <w:r w:rsidRPr="00BC7D4D">
        <w:t>Képviseli: Balázs Eszter elnök</w:t>
      </w:r>
    </w:p>
    <w:p w:rsidR="00396C8B" w:rsidRPr="00BC7D4D" w:rsidRDefault="00396C8B" w:rsidP="00BC7D4D">
      <w:pPr>
        <w:spacing w:line="400" w:lineRule="atLeast"/>
        <w:ind w:left="1418"/>
        <w:jc w:val="both"/>
      </w:pPr>
      <w:r w:rsidRPr="00BC7D4D">
        <w:t>a továbbiakban: Egyesület</w:t>
      </w:r>
    </w:p>
    <w:p w:rsidR="00396C8B" w:rsidRPr="00BC7D4D" w:rsidRDefault="00396C8B" w:rsidP="00BC7D4D">
      <w:pPr>
        <w:spacing w:line="400" w:lineRule="atLeast"/>
        <w:jc w:val="both"/>
      </w:pPr>
      <w:r w:rsidRPr="00BC7D4D">
        <w:t>között – továbbiakban: Felek – az alulírott helyen és napon az alábbi feltételek szerint:</w:t>
      </w:r>
    </w:p>
    <w:p w:rsidR="00396C8B" w:rsidRPr="00BC7D4D" w:rsidRDefault="00396C8B" w:rsidP="00BC7D4D">
      <w:pPr>
        <w:spacing w:line="400" w:lineRule="atLeast"/>
        <w:jc w:val="both"/>
      </w:pPr>
    </w:p>
    <w:p w:rsidR="00396C8B" w:rsidRPr="00BC7D4D" w:rsidRDefault="00396C8B" w:rsidP="00BC7D4D">
      <w:pPr>
        <w:pStyle w:val="ListParagraph"/>
        <w:numPr>
          <w:ilvl w:val="0"/>
          <w:numId w:val="4"/>
        </w:numPr>
        <w:tabs>
          <w:tab w:val="left" w:pos="360"/>
        </w:tabs>
        <w:spacing w:line="400" w:lineRule="atLeast"/>
        <w:ind w:left="360"/>
        <w:jc w:val="both"/>
      </w:pPr>
      <w:r w:rsidRPr="00BC7D4D">
        <w:t>Felek jelen megállapodás aláírásával rögzítik, hogy a megállapodás célja az Önkormányzat kizárólagos tulajdonát képező Zalaszentgrót 010113/1 hrsz.-ú kivett anyaggödör külterületi ingatlanon (a továbbiakban: ingatlan) működő állattartó telep feladatellátásának biztosítása.</w:t>
      </w:r>
    </w:p>
    <w:p w:rsidR="00396C8B" w:rsidRPr="00BC7D4D" w:rsidRDefault="00396C8B" w:rsidP="00BC7D4D">
      <w:pPr>
        <w:pStyle w:val="ListParagraph"/>
        <w:tabs>
          <w:tab w:val="left" w:pos="360"/>
        </w:tabs>
        <w:spacing w:line="400" w:lineRule="atLeast"/>
        <w:ind w:left="0"/>
        <w:jc w:val="both"/>
      </w:pPr>
    </w:p>
    <w:p w:rsidR="00396C8B" w:rsidRPr="00BC7D4D" w:rsidRDefault="00396C8B" w:rsidP="00BC7D4D">
      <w:pPr>
        <w:pStyle w:val="ListParagraph"/>
        <w:numPr>
          <w:ilvl w:val="0"/>
          <w:numId w:val="4"/>
        </w:numPr>
        <w:tabs>
          <w:tab w:val="left" w:pos="360"/>
        </w:tabs>
        <w:spacing w:line="400" w:lineRule="atLeast"/>
        <w:ind w:left="360"/>
        <w:jc w:val="both"/>
      </w:pPr>
      <w:r w:rsidRPr="00BC7D4D">
        <w:t>Az Önkormányzat az Egyesület használatába adja, az Egyesület használatába veszi a 79.356 m² nagyságú ingatlanból a jelen megállapodás elválaszthatatlan részeként az 1. számú mellékletet képező helyszínrajzon megjelölt 500 m² nagyságú területet.</w:t>
      </w:r>
    </w:p>
    <w:p w:rsidR="00396C8B" w:rsidRPr="00BC7D4D" w:rsidRDefault="00396C8B" w:rsidP="00BC7D4D">
      <w:pPr>
        <w:pStyle w:val="ListParagraph"/>
        <w:tabs>
          <w:tab w:val="left" w:pos="360"/>
        </w:tabs>
        <w:spacing w:line="400" w:lineRule="atLeast"/>
        <w:ind w:left="0"/>
        <w:jc w:val="both"/>
      </w:pPr>
    </w:p>
    <w:p w:rsidR="00396C8B" w:rsidRPr="00BC7D4D" w:rsidRDefault="00396C8B" w:rsidP="00BC7D4D">
      <w:pPr>
        <w:pStyle w:val="ListParagraph"/>
        <w:numPr>
          <w:ilvl w:val="0"/>
          <w:numId w:val="4"/>
        </w:numPr>
        <w:tabs>
          <w:tab w:val="left" w:pos="360"/>
        </w:tabs>
        <w:spacing w:line="400" w:lineRule="atLeast"/>
        <w:ind w:left="360"/>
        <w:jc w:val="both"/>
      </w:pPr>
      <w:r w:rsidRPr="00BC7D4D">
        <w:t>Jelen megállapodás 2. pontjában meghatározott földterület használatáért az Egyesület díjfizetésre köteles, amelynek éves összege 6.890,-Ft + ÁFA, azaz bruttó 8.750,-Ft.</w:t>
      </w:r>
    </w:p>
    <w:p w:rsidR="00396C8B" w:rsidRPr="00BC7D4D" w:rsidRDefault="00396C8B" w:rsidP="00BC7D4D">
      <w:pPr>
        <w:pStyle w:val="ListParagraph"/>
        <w:tabs>
          <w:tab w:val="left" w:pos="360"/>
        </w:tabs>
        <w:spacing w:line="400" w:lineRule="atLeast"/>
        <w:ind w:left="0"/>
        <w:jc w:val="both"/>
      </w:pPr>
    </w:p>
    <w:p w:rsidR="00396C8B" w:rsidRPr="00BC7D4D" w:rsidRDefault="00396C8B" w:rsidP="00BC7D4D">
      <w:pPr>
        <w:numPr>
          <w:ilvl w:val="0"/>
          <w:numId w:val="4"/>
        </w:numPr>
        <w:spacing w:line="400" w:lineRule="atLeast"/>
        <w:ind w:left="360"/>
        <w:jc w:val="both"/>
      </w:pPr>
      <w:r w:rsidRPr="00BC7D4D">
        <w:t xml:space="preserve">Jelen megállapodás 3. pontjában meghatározott éves használati díjat számla alapján befizetési csekken vagy átutalással kell egy összegben megfizetni a számla kézhezvételétől számított 30 napon belül. </w:t>
      </w:r>
    </w:p>
    <w:p w:rsidR="00396C8B" w:rsidRPr="00BC7D4D" w:rsidRDefault="00396C8B" w:rsidP="00BC7D4D">
      <w:pPr>
        <w:spacing w:line="400" w:lineRule="atLeast"/>
        <w:jc w:val="both"/>
      </w:pPr>
    </w:p>
    <w:p w:rsidR="00396C8B" w:rsidRPr="00BC7D4D" w:rsidRDefault="00396C8B" w:rsidP="00BC7D4D">
      <w:pPr>
        <w:pStyle w:val="ListParagraph"/>
        <w:numPr>
          <w:ilvl w:val="0"/>
          <w:numId w:val="4"/>
        </w:numPr>
        <w:tabs>
          <w:tab w:val="left" w:pos="360"/>
        </w:tabs>
        <w:spacing w:line="400" w:lineRule="atLeast"/>
        <w:ind w:left="360"/>
        <w:jc w:val="both"/>
      </w:pPr>
      <w:r w:rsidRPr="00BC7D4D">
        <w:t>Az Egyesület vállalja, hogy az ingatlan jelen megállapodás 2. pontjában meghatározott területének használata fejében ellátja az állattartó telep feladatait. Az Egyesület közreműködik az Önkormányzat ebrendészeti feladatellátása során befogott ebek tartásával, gondozásával kapcsolatos feladatokban, valamint az önkormányzati ebrendészeti feladatok keretén belül segítséget nyújt az örökbefogadási eljárásokban, tevékenysége során szakmai tanácsadást biztosít.</w:t>
      </w:r>
    </w:p>
    <w:p w:rsidR="00396C8B" w:rsidRPr="00BC7D4D" w:rsidRDefault="00396C8B" w:rsidP="00BC7D4D">
      <w:pPr>
        <w:pStyle w:val="ListParagraph"/>
        <w:tabs>
          <w:tab w:val="left" w:pos="360"/>
        </w:tabs>
        <w:spacing w:line="400" w:lineRule="atLeast"/>
        <w:ind w:left="0"/>
        <w:jc w:val="both"/>
      </w:pPr>
    </w:p>
    <w:p w:rsidR="00396C8B" w:rsidRPr="00BC7D4D" w:rsidRDefault="00396C8B" w:rsidP="00BC7D4D">
      <w:pPr>
        <w:pStyle w:val="ListParagraph"/>
        <w:numPr>
          <w:ilvl w:val="0"/>
          <w:numId w:val="4"/>
        </w:numPr>
        <w:tabs>
          <w:tab w:val="left" w:pos="360"/>
        </w:tabs>
        <w:spacing w:line="400" w:lineRule="atLeast"/>
        <w:ind w:left="360"/>
        <w:jc w:val="both"/>
      </w:pPr>
      <w:r w:rsidRPr="00BC7D4D">
        <w:t>Az Egyesület jogosult a jelen megállapodás 2. pontjában meghatározott földterület körbekerítését elvégezni, valamint a földterületen mobil kenneleket elhelyezni. A mobil kennelek az Egyesület kizárólagos tulajdonát képezik. A szerződés megszűnését követően az Egyesület jogosult a mobil kenneleket – annak tartozékaival együtt – s</w:t>
      </w:r>
      <w:r w:rsidRPr="00BC7D4D">
        <w:rPr>
          <w:rStyle w:val="st"/>
        </w:rPr>
        <w:t xml:space="preserve">aját költségén leszerelni és </w:t>
      </w:r>
      <w:r w:rsidRPr="00BC7D4D">
        <w:t xml:space="preserve">elvinni </w:t>
      </w:r>
      <w:r w:rsidRPr="00BC7D4D">
        <w:rPr>
          <w:rStyle w:val="st"/>
        </w:rPr>
        <w:t>a földterület állagsérelme nélkül.</w:t>
      </w:r>
    </w:p>
    <w:p w:rsidR="00396C8B" w:rsidRPr="00BC7D4D" w:rsidRDefault="00396C8B" w:rsidP="00BC7D4D">
      <w:pPr>
        <w:pStyle w:val="ListParagraph"/>
        <w:tabs>
          <w:tab w:val="left" w:pos="360"/>
        </w:tabs>
        <w:spacing w:line="400" w:lineRule="atLeast"/>
        <w:ind w:left="0"/>
        <w:jc w:val="both"/>
      </w:pPr>
    </w:p>
    <w:p w:rsidR="00396C8B" w:rsidRPr="00BC7D4D" w:rsidRDefault="00396C8B" w:rsidP="00BC7D4D">
      <w:pPr>
        <w:numPr>
          <w:ilvl w:val="0"/>
          <w:numId w:val="4"/>
        </w:numPr>
        <w:spacing w:line="400" w:lineRule="atLeast"/>
        <w:ind w:left="360"/>
        <w:jc w:val="both"/>
      </w:pPr>
      <w:r w:rsidRPr="00BC7D4D">
        <w:t>Jelen megállapodást Felek határozott időre, 2014. augusztus 1. napjától 2029. július 31. napjáig terjedő tizenöt éves időtartamra kötik.</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Az Egyesület jelen megállapodás aláírásával tudomásul veszi, hogy jelen megállapodás nem mentesíti egyéb jogszabályban meghatározott kötelezettségei alól.</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Felek rögzítik, hogy az Egyesület a területet csak az állampolgárokat, valamint a gyalogos és járműves közlekedést nem zavaró módon veheti igénybe.</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Az Egyesület köteles a területet az ÁNTSZ előírásainak megfelelően, rendeltetésszerűen használni, megóvásáról gondoskodni, a megállapodás megszűnésekor tisztán, a rendeltetésszerű használatra alkalmas állapotban az Önkormányzatnak átadni.</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Jelen megállapodást Felek rendes felmondással 30 napos felmondási határidővel felmondhatják.</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Az Önkormányzat közérdekből bármikor jogosult a megállapodás felmondására.</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 xml:space="preserve">Feleket megilleti a rendkívüli felmondás joga abban az esetben, ha a másik fél a jelen megállapodásban foglalt kötelezettségeit súlyosan megsérti. </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Ha az Egyesület a területet nem a megállapodásban rögzített célra vagy módon használja, illetőleg a megállapodásból eredő kötelezettségeit súlyosan megszegi, az Önkormányzat jogosult a megállapodás azonnali hatályú felmondására. A rendkívüli felmondás ideje 15 nap.</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Jelen megállapodás teljesítése érdekében Felek együttműködni, egymást a jelen szerződés szempontjából valamennyi jelentős kérdésről és körülményről tájékoztatni kötelesek. A tájékoztatás elmaradásából eredő esetleges károkért Felek anyagi felelősséggel tartoznak.</w:t>
      </w:r>
    </w:p>
    <w:p w:rsidR="00396C8B" w:rsidRPr="00BC7D4D" w:rsidRDefault="00396C8B" w:rsidP="00BC7D4D">
      <w:pPr>
        <w:spacing w:line="400" w:lineRule="atLeast"/>
        <w:jc w:val="both"/>
      </w:pPr>
    </w:p>
    <w:p w:rsidR="00396C8B" w:rsidRDefault="00396C8B" w:rsidP="00BC7D4D">
      <w:pPr>
        <w:numPr>
          <w:ilvl w:val="0"/>
          <w:numId w:val="4"/>
        </w:numPr>
        <w:spacing w:line="400" w:lineRule="atLeast"/>
        <w:ind w:left="360"/>
        <w:jc w:val="both"/>
      </w:pPr>
      <w:r w:rsidRPr="00BC7D4D">
        <w:t>Felek a megállapodásból eredő esetleges nézeteltérések tisztázását elsősorban közvetlen tárgyalások útján kísérlik meg.</w:t>
      </w:r>
    </w:p>
    <w:p w:rsidR="00396C8B" w:rsidRPr="00BC7D4D" w:rsidRDefault="00396C8B" w:rsidP="00BC7D4D">
      <w:pPr>
        <w:spacing w:line="400" w:lineRule="atLeast"/>
        <w:jc w:val="both"/>
      </w:pPr>
    </w:p>
    <w:p w:rsidR="00396C8B" w:rsidRPr="00BC7D4D" w:rsidRDefault="00396C8B" w:rsidP="00BC7D4D">
      <w:pPr>
        <w:numPr>
          <w:ilvl w:val="0"/>
          <w:numId w:val="4"/>
        </w:numPr>
        <w:spacing w:line="400" w:lineRule="atLeast"/>
        <w:ind w:left="360"/>
        <w:jc w:val="both"/>
      </w:pPr>
      <w:r w:rsidRPr="00BC7D4D">
        <w:t xml:space="preserve">Amennyiben a vitás kérdések tárgyalások útján történő rendezése nem vezet eredményre, akkor a jogviták elbírálására kikötik a hatáskörrel rendelkező Zalaegerszegi Törvényszék, illetőleg a Zalaegerszegi Járásbíróság kizárólagosságát. </w:t>
      </w:r>
    </w:p>
    <w:p w:rsidR="00396C8B" w:rsidRPr="00BC7D4D" w:rsidRDefault="00396C8B" w:rsidP="00BC7D4D">
      <w:pPr>
        <w:spacing w:line="400" w:lineRule="atLeast"/>
        <w:jc w:val="both"/>
      </w:pPr>
    </w:p>
    <w:p w:rsidR="00396C8B" w:rsidRPr="00BC7D4D" w:rsidRDefault="00396C8B" w:rsidP="00BC7D4D">
      <w:pPr>
        <w:pStyle w:val="ListParagraph"/>
        <w:numPr>
          <w:ilvl w:val="0"/>
          <w:numId w:val="4"/>
        </w:numPr>
        <w:spacing w:line="400" w:lineRule="atLeast"/>
        <w:ind w:left="360"/>
        <w:jc w:val="both"/>
      </w:pPr>
      <w:r w:rsidRPr="00BC7D4D">
        <w:t>A jelen megállapodásban nem szabályozott kérdésekben a mindenkor hatályos Polgári Törvénykönyvről szóló 2013. évi V. törvény és az egyéb vonatkozó jogszabályok rendelkezései alkalmazandók.</w:t>
      </w:r>
    </w:p>
    <w:p w:rsidR="00396C8B" w:rsidRPr="00BC7D4D" w:rsidRDefault="00396C8B" w:rsidP="00BC7D4D">
      <w:pPr>
        <w:pStyle w:val="BodyTextIndent"/>
        <w:spacing w:line="400" w:lineRule="atLeast"/>
        <w:ind w:left="0" w:firstLine="0"/>
        <w:rPr>
          <w:rFonts w:ascii="Times New Roman" w:hAnsi="Times New Roman" w:cs="Times New Roman"/>
          <w:sz w:val="24"/>
          <w:szCs w:val="24"/>
        </w:rPr>
      </w:pPr>
    </w:p>
    <w:p w:rsidR="00396C8B" w:rsidRPr="00BC7D4D" w:rsidRDefault="00396C8B" w:rsidP="00BC7D4D">
      <w:pPr>
        <w:spacing w:line="400" w:lineRule="atLeast"/>
        <w:jc w:val="both"/>
      </w:pPr>
      <w:r w:rsidRPr="00BC7D4D">
        <w:t>Felek a jelen megállapodás elolvasása és közös, egyező értelmezése után, mint akaratukkal mindenben megegyezőt, jóváhagyólag és saját kezűleg aláírják.</w:t>
      </w:r>
    </w:p>
    <w:p w:rsidR="00396C8B" w:rsidRPr="00BC7D4D" w:rsidRDefault="00396C8B" w:rsidP="00BC7D4D">
      <w:pPr>
        <w:spacing w:line="400" w:lineRule="atLeast"/>
        <w:jc w:val="both"/>
      </w:pPr>
    </w:p>
    <w:p w:rsidR="00396C8B" w:rsidRPr="00BC7D4D" w:rsidRDefault="00396C8B" w:rsidP="00BC7D4D">
      <w:pPr>
        <w:spacing w:line="400" w:lineRule="atLeast"/>
        <w:jc w:val="both"/>
      </w:pPr>
      <w:r w:rsidRPr="00BC7D4D">
        <w:t>Kelt: Zalaszentgrót, 2014. július 24.</w:t>
      </w:r>
    </w:p>
    <w:p w:rsidR="00396C8B" w:rsidRPr="00777831" w:rsidRDefault="00396C8B" w:rsidP="00BC7D4D">
      <w:pPr>
        <w:spacing w:line="400" w:lineRule="atLeast"/>
        <w:jc w:val="both"/>
      </w:pPr>
    </w:p>
    <w:p w:rsidR="00396C8B" w:rsidRPr="00777831" w:rsidRDefault="00396C8B" w:rsidP="00BC7D4D">
      <w:pPr>
        <w:jc w:val="both"/>
      </w:pPr>
    </w:p>
    <w:p w:rsidR="00396C8B" w:rsidRPr="00777831" w:rsidRDefault="00396C8B" w:rsidP="00BC7D4D">
      <w:pPr>
        <w:jc w:val="both"/>
      </w:pPr>
      <w:r w:rsidRPr="00777831">
        <w:t xml:space="preserve"> ………………………………</w:t>
      </w:r>
      <w:r w:rsidRPr="00777831">
        <w:tab/>
      </w:r>
      <w:r w:rsidRPr="00777831">
        <w:tab/>
      </w:r>
      <w:r w:rsidRPr="00777831">
        <w:tab/>
      </w:r>
      <w:r w:rsidRPr="00777831">
        <w:tab/>
        <w:t>…….………………………....</w:t>
      </w:r>
    </w:p>
    <w:p w:rsidR="00396C8B" w:rsidRPr="00EC48D8" w:rsidRDefault="00396C8B" w:rsidP="00BC7D4D">
      <w:pPr>
        <w:jc w:val="both"/>
        <w:rPr>
          <w:b/>
          <w:bCs/>
        </w:rPr>
      </w:pPr>
      <w:r w:rsidRPr="00777831">
        <w:rPr>
          <w:b/>
          <w:bCs/>
        </w:rPr>
        <w:t xml:space="preserve">   </w:t>
      </w:r>
      <w:r w:rsidRPr="00777831">
        <w:rPr>
          <w:b/>
          <w:bCs/>
        </w:rPr>
        <w:tab/>
      </w:r>
      <w:r w:rsidRPr="00EC48D8">
        <w:rPr>
          <w:b/>
          <w:bCs/>
        </w:rPr>
        <w:t xml:space="preserve">Baracskai József </w:t>
      </w:r>
      <w:r w:rsidRPr="00EC48D8">
        <w:rPr>
          <w:b/>
          <w:bCs/>
        </w:rPr>
        <w:tab/>
      </w:r>
      <w:r w:rsidRPr="00EC48D8">
        <w:rPr>
          <w:b/>
          <w:bCs/>
        </w:rPr>
        <w:tab/>
      </w:r>
      <w:r w:rsidRPr="00EC48D8">
        <w:rPr>
          <w:b/>
          <w:bCs/>
        </w:rPr>
        <w:tab/>
      </w:r>
      <w:r w:rsidRPr="00EC48D8">
        <w:rPr>
          <w:b/>
          <w:bCs/>
        </w:rPr>
        <w:tab/>
      </w:r>
      <w:r w:rsidRPr="00EC48D8">
        <w:rPr>
          <w:b/>
          <w:bCs/>
        </w:rPr>
        <w:tab/>
      </w:r>
      <w:r w:rsidRPr="00EC48D8">
        <w:rPr>
          <w:b/>
          <w:bCs/>
        </w:rPr>
        <w:tab/>
        <w:t>Balázs Eszter</w:t>
      </w:r>
    </w:p>
    <w:p w:rsidR="00396C8B" w:rsidRPr="00777831" w:rsidRDefault="00396C8B" w:rsidP="00BC7D4D">
      <w:pPr>
        <w:jc w:val="both"/>
      </w:pPr>
      <w:r>
        <w:t xml:space="preserve">Zalaszentgrót Város Önkormányzata </w:t>
      </w:r>
      <w:r>
        <w:tab/>
      </w:r>
      <w:r>
        <w:tab/>
      </w:r>
      <w:r>
        <w:tab/>
        <w:t>Szimat Állatvédő Egyesület</w:t>
      </w:r>
    </w:p>
    <w:p w:rsidR="00396C8B" w:rsidRPr="00777831" w:rsidRDefault="00396C8B" w:rsidP="00BC7D4D">
      <w:pPr>
        <w:ind w:firstLine="708"/>
        <w:jc w:val="both"/>
        <w:rPr>
          <w:b/>
          <w:bCs/>
        </w:rPr>
      </w:pPr>
      <w:r w:rsidRPr="00777831">
        <w:t xml:space="preserve">   polgármester</w:t>
      </w:r>
      <w:r>
        <w:tab/>
      </w:r>
      <w:r>
        <w:tab/>
      </w:r>
      <w:r>
        <w:tab/>
      </w:r>
      <w:r>
        <w:tab/>
      </w:r>
      <w:r>
        <w:tab/>
      </w:r>
      <w:r>
        <w:tab/>
        <w:t xml:space="preserve">     elnök</w:t>
      </w:r>
    </w:p>
    <w:p w:rsidR="00396C8B" w:rsidRPr="00BC7D4D" w:rsidRDefault="00396C8B" w:rsidP="00BC7D4D">
      <w:pPr>
        <w:spacing w:after="200" w:line="276" w:lineRule="auto"/>
        <w:jc w:val="both"/>
      </w:pPr>
    </w:p>
    <w:sectPr w:rsidR="00396C8B" w:rsidRPr="00BC7D4D" w:rsidSect="00005E86">
      <w:headerReference w:type="default" r:id="rId11"/>
      <w:footerReference w:type="default" r:id="rId12"/>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6C8B" w:rsidRDefault="00396C8B" w:rsidP="002C67C0">
      <w:r>
        <w:separator/>
      </w:r>
    </w:p>
  </w:endnote>
  <w:endnote w:type="continuationSeparator" w:id="0">
    <w:p w:rsidR="00396C8B" w:rsidRDefault="00396C8B" w:rsidP="002C67C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80000000" w:usb2="00000008"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61002A87" w:usb1="80000000" w:usb2="00000008" w:usb3="00000000" w:csb0="000101FF" w:csb1="00000000"/>
  </w:font>
  <w:font w:name="Arial">
    <w:panose1 w:val="020B0604020202020204"/>
    <w:charset w:val="EE"/>
    <w:family w:val="swiss"/>
    <w:pitch w:val="variable"/>
    <w:sig w:usb0="20002A87" w:usb1="80000000" w:usb2="00000008" w:usb3="00000000" w:csb0="000001F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6C8B" w:rsidRDefault="00396C8B">
    <w:pPr>
      <w:pStyle w:val="Foo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ép 5" o:spid="_x0000_i1028" type="#_x0000_t75" style="width:453.75pt;height:78.75pt;visibility:visible">
          <v:imagedata r:id="rId1" o:titl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6C8B" w:rsidRDefault="00396C8B" w:rsidP="002C67C0">
      <w:r>
        <w:separator/>
      </w:r>
    </w:p>
  </w:footnote>
  <w:footnote w:type="continuationSeparator" w:id="0">
    <w:p w:rsidR="00396C8B" w:rsidRDefault="00396C8B" w:rsidP="002C67C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6C8B" w:rsidRDefault="00396C8B">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ép 4" o:spid="_x0000_i1026" type="#_x0000_t75" style="width:453.75pt;height:78.75pt;visibility:visible">
          <v:imagedata r:id="rId1" o:titl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4FA3C56"/>
    <w:multiLevelType w:val="hybridMultilevel"/>
    <w:tmpl w:val="FD122CCE"/>
    <w:lvl w:ilvl="0" w:tplc="040E000F">
      <w:start w:val="1"/>
      <w:numFmt w:val="decimal"/>
      <w:lvlText w:val="%1."/>
      <w:lvlJc w:val="left"/>
      <w:pPr>
        <w:ind w:left="720" w:hanging="360"/>
      </w:pPr>
      <w:rPr>
        <w:rFonts w:cs="Times New Roman"/>
      </w:rPr>
    </w:lvl>
    <w:lvl w:ilvl="1" w:tplc="040E0019">
      <w:start w:val="1"/>
      <w:numFmt w:val="lowerLetter"/>
      <w:lvlText w:val="%2."/>
      <w:lvlJc w:val="left"/>
      <w:pPr>
        <w:ind w:left="1440" w:hanging="360"/>
      </w:pPr>
      <w:rPr>
        <w:rFonts w:cs="Times New Roman"/>
      </w:rPr>
    </w:lvl>
    <w:lvl w:ilvl="2" w:tplc="040E001B">
      <w:start w:val="1"/>
      <w:numFmt w:val="lowerRoman"/>
      <w:lvlText w:val="%3."/>
      <w:lvlJc w:val="right"/>
      <w:pPr>
        <w:ind w:left="2160" w:hanging="180"/>
      </w:pPr>
      <w:rPr>
        <w:rFonts w:cs="Times New Roman"/>
      </w:rPr>
    </w:lvl>
    <w:lvl w:ilvl="3" w:tplc="040E000F">
      <w:start w:val="1"/>
      <w:numFmt w:val="decimal"/>
      <w:lvlText w:val="%4."/>
      <w:lvlJc w:val="left"/>
      <w:pPr>
        <w:ind w:left="2880" w:hanging="360"/>
      </w:pPr>
      <w:rPr>
        <w:rFonts w:cs="Times New Roman"/>
      </w:rPr>
    </w:lvl>
    <w:lvl w:ilvl="4" w:tplc="040E0019">
      <w:start w:val="1"/>
      <w:numFmt w:val="lowerLetter"/>
      <w:lvlText w:val="%5."/>
      <w:lvlJc w:val="left"/>
      <w:pPr>
        <w:ind w:left="3600" w:hanging="360"/>
      </w:pPr>
      <w:rPr>
        <w:rFonts w:cs="Times New Roman"/>
      </w:rPr>
    </w:lvl>
    <w:lvl w:ilvl="5" w:tplc="040E001B">
      <w:start w:val="1"/>
      <w:numFmt w:val="lowerRoman"/>
      <w:lvlText w:val="%6."/>
      <w:lvlJc w:val="right"/>
      <w:pPr>
        <w:ind w:left="4320" w:hanging="180"/>
      </w:pPr>
      <w:rPr>
        <w:rFonts w:cs="Times New Roman"/>
      </w:rPr>
    </w:lvl>
    <w:lvl w:ilvl="6" w:tplc="040E000F">
      <w:start w:val="1"/>
      <w:numFmt w:val="decimal"/>
      <w:lvlText w:val="%7."/>
      <w:lvlJc w:val="left"/>
      <w:pPr>
        <w:ind w:left="5040" w:hanging="360"/>
      </w:pPr>
      <w:rPr>
        <w:rFonts w:cs="Times New Roman"/>
      </w:rPr>
    </w:lvl>
    <w:lvl w:ilvl="7" w:tplc="040E0019">
      <w:start w:val="1"/>
      <w:numFmt w:val="lowerLetter"/>
      <w:lvlText w:val="%8."/>
      <w:lvlJc w:val="left"/>
      <w:pPr>
        <w:ind w:left="5760" w:hanging="360"/>
      </w:pPr>
      <w:rPr>
        <w:rFonts w:cs="Times New Roman"/>
      </w:rPr>
    </w:lvl>
    <w:lvl w:ilvl="8" w:tplc="040E001B">
      <w:start w:val="1"/>
      <w:numFmt w:val="lowerRoman"/>
      <w:lvlText w:val="%9."/>
      <w:lvlJc w:val="right"/>
      <w:pPr>
        <w:ind w:left="6480" w:hanging="180"/>
      </w:pPr>
      <w:rPr>
        <w:rFonts w:cs="Times New Roman"/>
      </w:rPr>
    </w:lvl>
  </w:abstractNum>
  <w:abstractNum w:abstractNumId="1">
    <w:nsid w:val="4A4F0084"/>
    <w:multiLevelType w:val="hybridMultilevel"/>
    <w:tmpl w:val="A66292AA"/>
    <w:lvl w:ilvl="0" w:tplc="F5F43422">
      <w:start w:val="1"/>
      <w:numFmt w:val="decimal"/>
      <w:lvlText w:val="%1."/>
      <w:lvlJc w:val="left"/>
      <w:pPr>
        <w:ind w:left="2487" w:hanging="360"/>
      </w:pPr>
      <w:rPr>
        <w:rFonts w:cs="Times New Roman" w:hint="default"/>
        <w:b/>
        <w:bCs/>
        <w:color w:val="auto"/>
        <w:u w:val="single"/>
      </w:rPr>
    </w:lvl>
    <w:lvl w:ilvl="1" w:tplc="040E0019">
      <w:start w:val="1"/>
      <w:numFmt w:val="lowerLetter"/>
      <w:lvlText w:val="%2."/>
      <w:lvlJc w:val="left"/>
      <w:pPr>
        <w:ind w:left="3207" w:hanging="360"/>
      </w:pPr>
      <w:rPr>
        <w:rFonts w:cs="Times New Roman"/>
      </w:rPr>
    </w:lvl>
    <w:lvl w:ilvl="2" w:tplc="040E001B">
      <w:start w:val="1"/>
      <w:numFmt w:val="lowerRoman"/>
      <w:lvlText w:val="%3."/>
      <w:lvlJc w:val="right"/>
      <w:pPr>
        <w:ind w:left="3927" w:hanging="180"/>
      </w:pPr>
      <w:rPr>
        <w:rFonts w:cs="Times New Roman"/>
      </w:rPr>
    </w:lvl>
    <w:lvl w:ilvl="3" w:tplc="040E000F">
      <w:start w:val="1"/>
      <w:numFmt w:val="decimal"/>
      <w:lvlText w:val="%4."/>
      <w:lvlJc w:val="left"/>
      <w:pPr>
        <w:ind w:left="4647" w:hanging="360"/>
      </w:pPr>
      <w:rPr>
        <w:rFonts w:cs="Times New Roman"/>
      </w:rPr>
    </w:lvl>
    <w:lvl w:ilvl="4" w:tplc="040E0019">
      <w:start w:val="1"/>
      <w:numFmt w:val="lowerLetter"/>
      <w:lvlText w:val="%5."/>
      <w:lvlJc w:val="left"/>
      <w:pPr>
        <w:ind w:left="5367" w:hanging="360"/>
      </w:pPr>
      <w:rPr>
        <w:rFonts w:cs="Times New Roman"/>
      </w:rPr>
    </w:lvl>
    <w:lvl w:ilvl="5" w:tplc="040E001B">
      <w:start w:val="1"/>
      <w:numFmt w:val="lowerRoman"/>
      <w:lvlText w:val="%6."/>
      <w:lvlJc w:val="right"/>
      <w:pPr>
        <w:ind w:left="6087" w:hanging="180"/>
      </w:pPr>
      <w:rPr>
        <w:rFonts w:cs="Times New Roman"/>
      </w:rPr>
    </w:lvl>
    <w:lvl w:ilvl="6" w:tplc="040E000F">
      <w:start w:val="1"/>
      <w:numFmt w:val="decimal"/>
      <w:lvlText w:val="%7."/>
      <w:lvlJc w:val="left"/>
      <w:pPr>
        <w:ind w:left="6807" w:hanging="360"/>
      </w:pPr>
      <w:rPr>
        <w:rFonts w:cs="Times New Roman"/>
      </w:rPr>
    </w:lvl>
    <w:lvl w:ilvl="7" w:tplc="040E0019">
      <w:start w:val="1"/>
      <w:numFmt w:val="lowerLetter"/>
      <w:lvlText w:val="%8."/>
      <w:lvlJc w:val="left"/>
      <w:pPr>
        <w:ind w:left="7527" w:hanging="360"/>
      </w:pPr>
      <w:rPr>
        <w:rFonts w:cs="Times New Roman"/>
      </w:rPr>
    </w:lvl>
    <w:lvl w:ilvl="8" w:tplc="040E001B">
      <w:start w:val="1"/>
      <w:numFmt w:val="lowerRoman"/>
      <w:lvlText w:val="%9."/>
      <w:lvlJc w:val="right"/>
      <w:pPr>
        <w:ind w:left="8247" w:hanging="180"/>
      </w:pPr>
      <w:rPr>
        <w:rFonts w:cs="Times New Roman"/>
      </w:rPr>
    </w:lvl>
  </w:abstractNum>
  <w:abstractNum w:abstractNumId="2">
    <w:nsid w:val="56A012A2"/>
    <w:multiLevelType w:val="hybridMultilevel"/>
    <w:tmpl w:val="CD56EC20"/>
    <w:lvl w:ilvl="0" w:tplc="040E000F">
      <w:start w:val="1"/>
      <w:numFmt w:val="decimal"/>
      <w:lvlText w:val="%1."/>
      <w:lvlJc w:val="left"/>
      <w:pPr>
        <w:ind w:left="720" w:hanging="360"/>
      </w:pPr>
      <w:rPr>
        <w:rFonts w:cs="Times New Roman" w:hint="default"/>
      </w:rPr>
    </w:lvl>
    <w:lvl w:ilvl="1" w:tplc="040E0019">
      <w:start w:val="1"/>
      <w:numFmt w:val="lowerLetter"/>
      <w:lvlText w:val="%2."/>
      <w:lvlJc w:val="left"/>
      <w:pPr>
        <w:ind w:left="1440" w:hanging="360"/>
      </w:pPr>
      <w:rPr>
        <w:rFonts w:cs="Times New Roman"/>
      </w:rPr>
    </w:lvl>
    <w:lvl w:ilvl="2" w:tplc="040E001B">
      <w:start w:val="1"/>
      <w:numFmt w:val="lowerRoman"/>
      <w:lvlText w:val="%3."/>
      <w:lvlJc w:val="right"/>
      <w:pPr>
        <w:ind w:left="2160" w:hanging="180"/>
      </w:pPr>
      <w:rPr>
        <w:rFonts w:cs="Times New Roman"/>
      </w:rPr>
    </w:lvl>
    <w:lvl w:ilvl="3" w:tplc="040E000F">
      <w:start w:val="1"/>
      <w:numFmt w:val="decimal"/>
      <w:lvlText w:val="%4."/>
      <w:lvlJc w:val="left"/>
      <w:pPr>
        <w:ind w:left="2880" w:hanging="360"/>
      </w:pPr>
      <w:rPr>
        <w:rFonts w:cs="Times New Roman"/>
      </w:rPr>
    </w:lvl>
    <w:lvl w:ilvl="4" w:tplc="040E0019">
      <w:start w:val="1"/>
      <w:numFmt w:val="lowerLetter"/>
      <w:lvlText w:val="%5."/>
      <w:lvlJc w:val="left"/>
      <w:pPr>
        <w:ind w:left="3600" w:hanging="360"/>
      </w:pPr>
      <w:rPr>
        <w:rFonts w:cs="Times New Roman"/>
      </w:rPr>
    </w:lvl>
    <w:lvl w:ilvl="5" w:tplc="040E001B">
      <w:start w:val="1"/>
      <w:numFmt w:val="lowerRoman"/>
      <w:lvlText w:val="%6."/>
      <w:lvlJc w:val="right"/>
      <w:pPr>
        <w:ind w:left="4320" w:hanging="180"/>
      </w:pPr>
      <w:rPr>
        <w:rFonts w:cs="Times New Roman"/>
      </w:rPr>
    </w:lvl>
    <w:lvl w:ilvl="6" w:tplc="040E000F">
      <w:start w:val="1"/>
      <w:numFmt w:val="decimal"/>
      <w:lvlText w:val="%7."/>
      <w:lvlJc w:val="left"/>
      <w:pPr>
        <w:ind w:left="5040" w:hanging="360"/>
      </w:pPr>
      <w:rPr>
        <w:rFonts w:cs="Times New Roman"/>
      </w:rPr>
    </w:lvl>
    <w:lvl w:ilvl="7" w:tplc="040E0019">
      <w:start w:val="1"/>
      <w:numFmt w:val="lowerLetter"/>
      <w:lvlText w:val="%8."/>
      <w:lvlJc w:val="left"/>
      <w:pPr>
        <w:ind w:left="5760" w:hanging="360"/>
      </w:pPr>
      <w:rPr>
        <w:rFonts w:cs="Times New Roman"/>
      </w:rPr>
    </w:lvl>
    <w:lvl w:ilvl="8" w:tplc="040E001B">
      <w:start w:val="1"/>
      <w:numFmt w:val="lowerRoman"/>
      <w:lvlText w:val="%9."/>
      <w:lvlJc w:val="right"/>
      <w:pPr>
        <w:ind w:left="6480" w:hanging="180"/>
      </w:pPr>
      <w:rPr>
        <w:rFonts w:cs="Times New Roman"/>
      </w:rPr>
    </w:lvl>
  </w:abstractNum>
  <w:abstractNum w:abstractNumId="3">
    <w:nsid w:val="58753738"/>
    <w:multiLevelType w:val="hybridMultilevel"/>
    <w:tmpl w:val="3AD8F77C"/>
    <w:lvl w:ilvl="0" w:tplc="CA1E720A">
      <w:start w:val="1"/>
      <w:numFmt w:val="decimal"/>
      <w:lvlText w:val="%1."/>
      <w:lvlJc w:val="left"/>
      <w:pPr>
        <w:tabs>
          <w:tab w:val="num" w:pos="720"/>
        </w:tabs>
        <w:ind w:left="720" w:hanging="360"/>
      </w:pPr>
      <w:rPr>
        <w:rFonts w:cs="Times New Roman" w:hint="default"/>
      </w:rPr>
    </w:lvl>
    <w:lvl w:ilvl="1" w:tplc="040E0019">
      <w:start w:val="1"/>
      <w:numFmt w:val="lowerLetter"/>
      <w:lvlText w:val="%2."/>
      <w:lvlJc w:val="left"/>
      <w:pPr>
        <w:tabs>
          <w:tab w:val="num" w:pos="1440"/>
        </w:tabs>
        <w:ind w:left="1440" w:hanging="360"/>
      </w:pPr>
      <w:rPr>
        <w:rFonts w:cs="Times New Roman"/>
      </w:rPr>
    </w:lvl>
    <w:lvl w:ilvl="2" w:tplc="040E001B">
      <w:start w:val="1"/>
      <w:numFmt w:val="lowerRoman"/>
      <w:lvlText w:val="%3."/>
      <w:lvlJc w:val="right"/>
      <w:pPr>
        <w:tabs>
          <w:tab w:val="num" w:pos="2160"/>
        </w:tabs>
        <w:ind w:left="2160" w:hanging="180"/>
      </w:pPr>
      <w:rPr>
        <w:rFonts w:cs="Times New Roman"/>
      </w:rPr>
    </w:lvl>
    <w:lvl w:ilvl="3" w:tplc="040E000F">
      <w:start w:val="1"/>
      <w:numFmt w:val="decimal"/>
      <w:lvlText w:val="%4."/>
      <w:lvlJc w:val="left"/>
      <w:pPr>
        <w:tabs>
          <w:tab w:val="num" w:pos="2880"/>
        </w:tabs>
        <w:ind w:left="2880" w:hanging="360"/>
      </w:pPr>
      <w:rPr>
        <w:rFonts w:cs="Times New Roman"/>
      </w:rPr>
    </w:lvl>
    <w:lvl w:ilvl="4" w:tplc="040E0019">
      <w:start w:val="1"/>
      <w:numFmt w:val="lowerLetter"/>
      <w:lvlText w:val="%5."/>
      <w:lvlJc w:val="left"/>
      <w:pPr>
        <w:tabs>
          <w:tab w:val="num" w:pos="3600"/>
        </w:tabs>
        <w:ind w:left="3600" w:hanging="360"/>
      </w:pPr>
      <w:rPr>
        <w:rFonts w:cs="Times New Roman"/>
      </w:rPr>
    </w:lvl>
    <w:lvl w:ilvl="5" w:tplc="040E001B">
      <w:start w:val="1"/>
      <w:numFmt w:val="lowerRoman"/>
      <w:lvlText w:val="%6."/>
      <w:lvlJc w:val="right"/>
      <w:pPr>
        <w:tabs>
          <w:tab w:val="num" w:pos="4320"/>
        </w:tabs>
        <w:ind w:left="4320" w:hanging="180"/>
      </w:pPr>
      <w:rPr>
        <w:rFonts w:cs="Times New Roman"/>
      </w:rPr>
    </w:lvl>
    <w:lvl w:ilvl="6" w:tplc="040E000F">
      <w:start w:val="1"/>
      <w:numFmt w:val="decimal"/>
      <w:lvlText w:val="%7."/>
      <w:lvlJc w:val="left"/>
      <w:pPr>
        <w:tabs>
          <w:tab w:val="num" w:pos="5040"/>
        </w:tabs>
        <w:ind w:left="5040" w:hanging="360"/>
      </w:pPr>
      <w:rPr>
        <w:rFonts w:cs="Times New Roman"/>
      </w:rPr>
    </w:lvl>
    <w:lvl w:ilvl="7" w:tplc="040E0019">
      <w:start w:val="1"/>
      <w:numFmt w:val="lowerLetter"/>
      <w:lvlText w:val="%8."/>
      <w:lvlJc w:val="left"/>
      <w:pPr>
        <w:tabs>
          <w:tab w:val="num" w:pos="5760"/>
        </w:tabs>
        <w:ind w:left="5760" w:hanging="360"/>
      </w:pPr>
      <w:rPr>
        <w:rFonts w:cs="Times New Roman"/>
      </w:rPr>
    </w:lvl>
    <w:lvl w:ilvl="8" w:tplc="040E001B">
      <w:start w:val="1"/>
      <w:numFmt w:val="lowerRoman"/>
      <w:lvlText w:val="%9."/>
      <w:lvlJc w:val="right"/>
      <w:pPr>
        <w:tabs>
          <w:tab w:val="num" w:pos="6480"/>
        </w:tabs>
        <w:ind w:left="6480" w:hanging="180"/>
      </w:pPr>
      <w:rPr>
        <w:rFonts w:cs="Times New Roman"/>
      </w:rPr>
    </w:lvl>
  </w:abstractNum>
  <w:num w:numId="1">
    <w:abstractNumId w:val="1"/>
  </w:num>
  <w:num w:numId="2">
    <w:abstractNumId w:val="2"/>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C67C0"/>
    <w:rsid w:val="000015D7"/>
    <w:rsid w:val="00004BEA"/>
    <w:rsid w:val="00005E86"/>
    <w:rsid w:val="00023509"/>
    <w:rsid w:val="000822F7"/>
    <w:rsid w:val="000A0484"/>
    <w:rsid w:val="000C3A71"/>
    <w:rsid w:val="000C43E5"/>
    <w:rsid w:val="000C45E6"/>
    <w:rsid w:val="000D329F"/>
    <w:rsid w:val="000D3883"/>
    <w:rsid w:val="000F015E"/>
    <w:rsid w:val="00124D9D"/>
    <w:rsid w:val="001509F6"/>
    <w:rsid w:val="00153572"/>
    <w:rsid w:val="001B5971"/>
    <w:rsid w:val="001C1132"/>
    <w:rsid w:val="001D7023"/>
    <w:rsid w:val="001E0088"/>
    <w:rsid w:val="001E60ED"/>
    <w:rsid w:val="00274B28"/>
    <w:rsid w:val="002B2100"/>
    <w:rsid w:val="002C67C0"/>
    <w:rsid w:val="00311527"/>
    <w:rsid w:val="0035048F"/>
    <w:rsid w:val="00364D84"/>
    <w:rsid w:val="00370AB5"/>
    <w:rsid w:val="00396C8B"/>
    <w:rsid w:val="003A3B95"/>
    <w:rsid w:val="003E2B3C"/>
    <w:rsid w:val="00400B4D"/>
    <w:rsid w:val="00425432"/>
    <w:rsid w:val="00427D50"/>
    <w:rsid w:val="00431FB8"/>
    <w:rsid w:val="004653C8"/>
    <w:rsid w:val="00466D50"/>
    <w:rsid w:val="00491E01"/>
    <w:rsid w:val="004B7344"/>
    <w:rsid w:val="005112E8"/>
    <w:rsid w:val="00542E9F"/>
    <w:rsid w:val="00550CB5"/>
    <w:rsid w:val="00585F50"/>
    <w:rsid w:val="00591D17"/>
    <w:rsid w:val="005937BE"/>
    <w:rsid w:val="005A3561"/>
    <w:rsid w:val="005B649A"/>
    <w:rsid w:val="00624EC3"/>
    <w:rsid w:val="00627CD4"/>
    <w:rsid w:val="006512CD"/>
    <w:rsid w:val="0065333F"/>
    <w:rsid w:val="006660BE"/>
    <w:rsid w:val="006736E9"/>
    <w:rsid w:val="006C5A2D"/>
    <w:rsid w:val="006D3F6B"/>
    <w:rsid w:val="006E12D0"/>
    <w:rsid w:val="006F3665"/>
    <w:rsid w:val="007259D6"/>
    <w:rsid w:val="00742EAC"/>
    <w:rsid w:val="00765D53"/>
    <w:rsid w:val="00776E09"/>
    <w:rsid w:val="00777831"/>
    <w:rsid w:val="007B4C4A"/>
    <w:rsid w:val="00800782"/>
    <w:rsid w:val="008274A3"/>
    <w:rsid w:val="0087410C"/>
    <w:rsid w:val="00896AEA"/>
    <w:rsid w:val="008A784A"/>
    <w:rsid w:val="008E3B28"/>
    <w:rsid w:val="009263E6"/>
    <w:rsid w:val="009834F9"/>
    <w:rsid w:val="00991EAE"/>
    <w:rsid w:val="009A10E8"/>
    <w:rsid w:val="009A27B1"/>
    <w:rsid w:val="009F18D7"/>
    <w:rsid w:val="009F67CF"/>
    <w:rsid w:val="00A01C0B"/>
    <w:rsid w:val="00A04956"/>
    <w:rsid w:val="00A50D43"/>
    <w:rsid w:val="00AD18DF"/>
    <w:rsid w:val="00AF72D1"/>
    <w:rsid w:val="00B136C0"/>
    <w:rsid w:val="00B336D2"/>
    <w:rsid w:val="00B71B37"/>
    <w:rsid w:val="00BC6348"/>
    <w:rsid w:val="00BC7D4D"/>
    <w:rsid w:val="00C6414C"/>
    <w:rsid w:val="00C92E19"/>
    <w:rsid w:val="00CC1867"/>
    <w:rsid w:val="00CD378A"/>
    <w:rsid w:val="00CE2DF9"/>
    <w:rsid w:val="00D40246"/>
    <w:rsid w:val="00D86F2F"/>
    <w:rsid w:val="00DA75B6"/>
    <w:rsid w:val="00E12F77"/>
    <w:rsid w:val="00E82982"/>
    <w:rsid w:val="00E83728"/>
    <w:rsid w:val="00EA2AA3"/>
    <w:rsid w:val="00EC488B"/>
    <w:rsid w:val="00EC48D8"/>
    <w:rsid w:val="00EF7AD6"/>
    <w:rsid w:val="00F216FD"/>
    <w:rsid w:val="00F325F2"/>
    <w:rsid w:val="00F616EB"/>
    <w:rsid w:val="00FB67B2"/>
    <w:rsid w:val="00FE6755"/>
  </w:rsids>
  <m:mathPr>
    <m:mathFont m:val="Cambria Math"/>
    <m:brkBin m:val="before"/>
    <m:brkBinSub m:val="--"/>
    <m:smallFrac m:val="off"/>
    <m:dispDef/>
    <m:lMargin m:val="0"/>
    <m:rMargin m:val="0"/>
    <m:defJc m:val="centerGroup"/>
    <m:wrapIndent m:val="1440"/>
    <m:intLim m:val="subSup"/>
    <m:naryLim m:val="undOvr"/>
  </m:mathPr>
  <w:uiCompat97To2003/>
  <w:themeFontLang w:val="hu-H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hu-HU" w:eastAsia="hu-H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24EC3"/>
    <w:rPr>
      <w:rFonts w:ascii="Times New Roman" w:eastAsia="Times New Roman" w:hAnsi="Times New Roman"/>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C67C0"/>
    <w:pPr>
      <w:tabs>
        <w:tab w:val="center" w:pos="4536"/>
        <w:tab w:val="right" w:pos="9072"/>
      </w:tabs>
    </w:pPr>
  </w:style>
  <w:style w:type="character" w:customStyle="1" w:styleId="HeaderChar">
    <w:name w:val="Header Char"/>
    <w:basedOn w:val="DefaultParagraphFont"/>
    <w:link w:val="Header"/>
    <w:uiPriority w:val="99"/>
    <w:locked/>
    <w:rsid w:val="002C67C0"/>
    <w:rPr>
      <w:rFonts w:cs="Times New Roman"/>
    </w:rPr>
  </w:style>
  <w:style w:type="paragraph" w:styleId="Footer">
    <w:name w:val="footer"/>
    <w:basedOn w:val="Normal"/>
    <w:link w:val="FooterChar"/>
    <w:uiPriority w:val="99"/>
    <w:rsid w:val="002C67C0"/>
    <w:pPr>
      <w:tabs>
        <w:tab w:val="center" w:pos="4536"/>
        <w:tab w:val="right" w:pos="9072"/>
      </w:tabs>
    </w:pPr>
  </w:style>
  <w:style w:type="character" w:customStyle="1" w:styleId="FooterChar">
    <w:name w:val="Footer Char"/>
    <w:basedOn w:val="DefaultParagraphFont"/>
    <w:link w:val="Footer"/>
    <w:uiPriority w:val="99"/>
    <w:locked/>
    <w:rsid w:val="002C67C0"/>
    <w:rPr>
      <w:rFonts w:cs="Times New Roman"/>
    </w:rPr>
  </w:style>
  <w:style w:type="paragraph" w:styleId="BalloonText">
    <w:name w:val="Balloon Text"/>
    <w:basedOn w:val="Normal"/>
    <w:link w:val="BalloonTextChar"/>
    <w:uiPriority w:val="99"/>
    <w:semiHidden/>
    <w:rsid w:val="002C67C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C67C0"/>
    <w:rPr>
      <w:rFonts w:ascii="Tahoma" w:hAnsi="Tahoma" w:cs="Tahoma"/>
      <w:sz w:val="16"/>
      <w:szCs w:val="16"/>
    </w:rPr>
  </w:style>
  <w:style w:type="paragraph" w:styleId="ListParagraph">
    <w:name w:val="List Paragraph"/>
    <w:basedOn w:val="Normal"/>
    <w:uiPriority w:val="99"/>
    <w:qFormat/>
    <w:rsid w:val="00491E01"/>
    <w:pPr>
      <w:ind w:left="720"/>
    </w:pPr>
  </w:style>
  <w:style w:type="paragraph" w:styleId="BodyTextIndent">
    <w:name w:val="Body Text Indent"/>
    <w:basedOn w:val="Normal"/>
    <w:link w:val="BodyTextIndentChar"/>
    <w:uiPriority w:val="99"/>
    <w:rsid w:val="00BC7D4D"/>
    <w:pPr>
      <w:tabs>
        <w:tab w:val="left" w:pos="426"/>
      </w:tabs>
      <w:ind w:left="426" w:hanging="426"/>
      <w:jc w:val="both"/>
    </w:pPr>
    <w:rPr>
      <w:rFonts w:ascii="Arial" w:hAnsi="Arial" w:cs="Arial"/>
      <w:sz w:val="22"/>
      <w:szCs w:val="22"/>
    </w:rPr>
  </w:style>
  <w:style w:type="character" w:customStyle="1" w:styleId="BodyTextIndentChar">
    <w:name w:val="Body Text Indent Char"/>
    <w:basedOn w:val="DefaultParagraphFont"/>
    <w:link w:val="BodyTextIndent"/>
    <w:uiPriority w:val="99"/>
    <w:locked/>
    <w:rsid w:val="00BC7D4D"/>
    <w:rPr>
      <w:rFonts w:ascii="Arial" w:hAnsi="Arial" w:cs="Arial"/>
      <w:sz w:val="22"/>
      <w:szCs w:val="22"/>
      <w:lang w:val="hu-HU" w:eastAsia="hu-HU"/>
    </w:rPr>
  </w:style>
  <w:style w:type="character" w:customStyle="1" w:styleId="st">
    <w:name w:val="st"/>
    <w:basedOn w:val="DefaultParagraphFont"/>
    <w:uiPriority w:val="99"/>
    <w:rsid w:val="00BC7D4D"/>
    <w:rPr>
      <w:rFonts w:cs="Times New Roman"/>
    </w:rPr>
  </w:style>
</w:styles>
</file>

<file path=word/webSettings.xml><?xml version="1.0" encoding="utf-8"?>
<w:webSettings xmlns:r="http://schemas.openxmlformats.org/officeDocument/2006/relationships" xmlns:w="http://schemas.openxmlformats.org/wordprocessingml/2006/main">
  <w:divs>
    <w:div w:id="2016565147">
      <w:marLeft w:val="0"/>
      <w:marRight w:val="0"/>
      <w:marTop w:val="0"/>
      <w:marBottom w:val="0"/>
      <w:divBdr>
        <w:top w:val="none" w:sz="0" w:space="0" w:color="auto"/>
        <w:left w:val="none" w:sz="0" w:space="0" w:color="auto"/>
        <w:bottom w:val="none" w:sz="0" w:space="0" w:color="auto"/>
        <w:right w:val="none" w:sz="0" w:space="0" w:color="auto"/>
      </w:divBdr>
      <w:divsChild>
        <w:div w:id="2016565146">
          <w:marLeft w:val="0"/>
          <w:marRight w:val="0"/>
          <w:marTop w:val="0"/>
          <w:marBottom w:val="0"/>
          <w:divBdr>
            <w:top w:val="none" w:sz="0" w:space="0" w:color="auto"/>
            <w:left w:val="none" w:sz="0" w:space="0" w:color="auto"/>
            <w:bottom w:val="none" w:sz="0" w:space="0" w:color="auto"/>
            <w:right w:val="none" w:sz="0" w:space="0" w:color="auto"/>
          </w:divBdr>
        </w:div>
        <w:div w:id="2016565148">
          <w:marLeft w:val="0"/>
          <w:marRight w:val="0"/>
          <w:marTop w:val="0"/>
          <w:marBottom w:val="0"/>
          <w:divBdr>
            <w:top w:val="none" w:sz="0" w:space="0" w:color="auto"/>
            <w:left w:val="none" w:sz="0" w:space="0" w:color="auto"/>
            <w:bottom w:val="none" w:sz="0" w:space="0" w:color="auto"/>
            <w:right w:val="none" w:sz="0" w:space="0" w:color="auto"/>
          </w:divBdr>
        </w:div>
        <w:div w:id="2016565149">
          <w:marLeft w:val="0"/>
          <w:marRight w:val="0"/>
          <w:marTop w:val="0"/>
          <w:marBottom w:val="0"/>
          <w:divBdr>
            <w:top w:val="none" w:sz="0" w:space="0" w:color="auto"/>
            <w:left w:val="none" w:sz="0" w:space="0" w:color="auto"/>
            <w:bottom w:val="none" w:sz="0" w:space="0" w:color="auto"/>
            <w:right w:val="none" w:sz="0" w:space="0" w:color="auto"/>
          </w:divBdr>
        </w:div>
        <w:div w:id="20165651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23</TotalTime>
  <Pages>11</Pages>
  <Words>1078</Words>
  <Characters>7441</Characters>
  <Application>Microsoft Office Outlook</Application>
  <DocSecurity>0</DocSecurity>
  <Lines>0</Lines>
  <Paragraphs>0</Paragraphs>
  <ScaleCrop>false</ScaleCrop>
  <Company>Zalaszentgrót Város Önkormányzata</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Építéshatóság</dc:creator>
  <cp:keywords/>
  <dc:description/>
  <cp:lastModifiedBy>Felhasználó</cp:lastModifiedBy>
  <cp:revision>8</cp:revision>
  <cp:lastPrinted>2014-06-18T14:52:00Z</cp:lastPrinted>
  <dcterms:created xsi:type="dcterms:W3CDTF">2014-07-15T13:03:00Z</dcterms:created>
  <dcterms:modified xsi:type="dcterms:W3CDTF">2014-07-21T09:18:00Z</dcterms:modified>
</cp:coreProperties>
</file>